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971" w:rsidRPr="00DD03B5" w:rsidRDefault="00150971" w:rsidP="0002031A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MPHR1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261</w:t>
      </w:r>
    </w:p>
    <w:p w:rsidR="00150971" w:rsidRDefault="00150971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150971" w:rsidRDefault="00150971" w:rsidP="0016121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R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individual outputs.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150971" w:rsidRDefault="00150971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150971" w:rsidRDefault="00150971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150971" w:rsidRDefault="00150971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150971" w:rsidRDefault="00150971" w:rsidP="0016121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150971" w:rsidRDefault="00150971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150971" w:rsidRPr="00292291" w:rsidRDefault="00150971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150971" w:rsidRDefault="0015097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50971" w:rsidRPr="00292291" w:rsidRDefault="0015097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150971" w:rsidRPr="00292291" w:rsidRDefault="0015097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Authentication: Local, remote: Active directory,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LDAP, TACACS, Radius, Kerberos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150971" w:rsidRPr="00292291" w:rsidRDefault="0015097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150971" w:rsidRDefault="0015097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50971" w:rsidRPr="00292291" w:rsidRDefault="0015097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factor, frequency and crest factor</w:t>
      </w:r>
    </w:p>
    <w:p w:rsidR="00150971" w:rsidRDefault="0015097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150971" w:rsidRDefault="0015097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50971" w:rsidRPr="00292291" w:rsidRDefault="0015097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150971" w:rsidRPr="00292291" w:rsidRDefault="00150971" w:rsidP="0031668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connection via input terminals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, 230</w:t>
      </w:r>
      <w:r>
        <w:rPr>
          <w:rFonts w:ascii="Helv" w:hAnsi="Helv"/>
          <w:color w:val="000000"/>
          <w:sz w:val="18"/>
          <w:szCs w:val="18"/>
          <w:lang w:val="en-US"/>
        </w:rPr>
        <w:t>/400V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150971" w:rsidRPr="00292291" w:rsidRDefault="0015097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150971" w:rsidRPr="00292291" w:rsidRDefault="00150971" w:rsidP="0002031A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24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150971" w:rsidRPr="00292291" w:rsidRDefault="0015097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50971" w:rsidRPr="00292291" w:rsidRDefault="0015097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150971" w:rsidRPr="00292291" w:rsidRDefault="00150971" w:rsidP="0094782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150971" w:rsidRPr="00292291" w:rsidRDefault="0015097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150971" w:rsidRPr="00292291" w:rsidRDefault="0015097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150971" w:rsidRPr="00292291" w:rsidRDefault="0015097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50971" w:rsidRPr="00292291" w:rsidRDefault="0015097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150971" w:rsidRPr="006F32EF" w:rsidRDefault="00150971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150971" w:rsidRPr="006F32EF" w:rsidRDefault="00150971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150971" w:rsidRDefault="00150971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150971" w:rsidRPr="00292291" w:rsidRDefault="0015097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50971" w:rsidRPr="006F32EF" w:rsidRDefault="00150971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150971" w:rsidRDefault="00150971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150971" w:rsidRPr="00292291" w:rsidRDefault="00150971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150971" w:rsidRPr="00292291" w:rsidRDefault="0015097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50971" w:rsidRPr="00292291" w:rsidRDefault="0015097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150971" w:rsidRPr="00292291" w:rsidRDefault="0015097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D03B5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150971" w:rsidRPr="00292291" w:rsidRDefault="0015097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150971" w:rsidRPr="00292291" w:rsidRDefault="0015097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150971" w:rsidRDefault="0015097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150971" w:rsidRPr="00292291" w:rsidRDefault="0015097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50971" w:rsidRPr="00292291" w:rsidRDefault="0015097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150971" w:rsidRDefault="00150971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150971" w:rsidRDefault="0015097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50971" w:rsidRPr="00292291" w:rsidRDefault="00150971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sectPr w:rsidR="00150971" w:rsidRPr="00292291" w:rsidSect="00E752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196D4E"/>
    <w:multiLevelType w:val="hybridMultilevel"/>
    <w:tmpl w:val="4A2E30DA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2031A"/>
    <w:rsid w:val="000207F1"/>
    <w:rsid w:val="00150971"/>
    <w:rsid w:val="00161211"/>
    <w:rsid w:val="001B0E59"/>
    <w:rsid w:val="002812AC"/>
    <w:rsid w:val="00292291"/>
    <w:rsid w:val="0031668F"/>
    <w:rsid w:val="00382430"/>
    <w:rsid w:val="003915FC"/>
    <w:rsid w:val="003B39D0"/>
    <w:rsid w:val="003C4B0F"/>
    <w:rsid w:val="003E728E"/>
    <w:rsid w:val="0044626B"/>
    <w:rsid w:val="004D1249"/>
    <w:rsid w:val="00523BE8"/>
    <w:rsid w:val="00587385"/>
    <w:rsid w:val="006F32EF"/>
    <w:rsid w:val="00734290"/>
    <w:rsid w:val="008F0448"/>
    <w:rsid w:val="0092495B"/>
    <w:rsid w:val="00930195"/>
    <w:rsid w:val="0094782C"/>
    <w:rsid w:val="009D4EA0"/>
    <w:rsid w:val="009F750D"/>
    <w:rsid w:val="00A77376"/>
    <w:rsid w:val="00CF07EB"/>
    <w:rsid w:val="00DD03B5"/>
    <w:rsid w:val="00DE27A5"/>
    <w:rsid w:val="00E752D7"/>
    <w:rsid w:val="00EB6089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16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308</Words>
  <Characters>1821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MPHR1144</dc:title>
  <dc:subject/>
  <dc:creator>Hofbauer, Thomas [NETPWR/KNURR/DE]</dc:creator>
  <cp:keywords/>
  <dc:description/>
  <cp:lastModifiedBy>takacr</cp:lastModifiedBy>
  <cp:revision>2</cp:revision>
  <dcterms:created xsi:type="dcterms:W3CDTF">2013-11-26T13:36:00Z</dcterms:created>
  <dcterms:modified xsi:type="dcterms:W3CDTF">2013-11-26T13:36:00Z</dcterms:modified>
</cp:coreProperties>
</file>